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F1B12" w14:textId="121298D5" w:rsidR="002A2A8E" w:rsidRPr="00661892" w:rsidRDefault="002A2A8E" w:rsidP="002A2A8E">
      <w:pPr>
        <w:spacing w:after="0" w:line="240" w:lineRule="auto"/>
        <w:ind w:firstLine="708"/>
        <w:rPr>
          <w:rFonts w:ascii="Times New Roman" w:eastAsia="Arial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661892">
        <w:rPr>
          <w:rFonts w:ascii="Times New Roman" w:eastAsia="Arial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</w:t>
      </w:r>
      <w:r w:rsidR="00661892">
        <w:rPr>
          <w:rFonts w:ascii="Times New Roman" w:eastAsia="Arial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          </w:t>
      </w:r>
      <w:r w:rsidRPr="00661892">
        <w:rPr>
          <w:rFonts w:ascii="Times New Roman" w:eastAsia="Arial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 </w:t>
      </w:r>
      <w:r w:rsidRPr="00661892">
        <w:rPr>
          <w:rFonts w:ascii="Times New Roman" w:eastAsia="Arial" w:hAnsi="Times New Roman" w:cs="Times New Roman"/>
          <w:kern w:val="0"/>
          <w:sz w:val="18"/>
          <w:szCs w:val="18"/>
          <w:lang w:eastAsia="pl-PL"/>
          <w14:ligatures w14:val="none"/>
        </w:rPr>
        <w:t xml:space="preserve">Załącznik nr </w:t>
      </w:r>
      <w:r w:rsidR="00661892" w:rsidRPr="00661892">
        <w:rPr>
          <w:rFonts w:ascii="Times New Roman" w:eastAsia="Arial" w:hAnsi="Times New Roman" w:cs="Times New Roman"/>
          <w:kern w:val="0"/>
          <w:sz w:val="18"/>
          <w:szCs w:val="18"/>
          <w:lang w:eastAsia="pl-PL"/>
          <w14:ligatures w14:val="none"/>
        </w:rPr>
        <w:t>5</w:t>
      </w:r>
    </w:p>
    <w:p w14:paraId="21BE5516" w14:textId="77777777" w:rsidR="002A2A8E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DD2F4C7" w14:textId="77777777" w:rsidR="002A2A8E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41052A38" w14:textId="77777777" w:rsidR="002A2A8E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E317B75" w14:textId="77777777" w:rsidR="002A2A8E" w:rsidRPr="00440D86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  <w:t>Wykonawca:</w:t>
      </w:r>
    </w:p>
    <w:p w14:paraId="4B5A44E5" w14:textId="77777777" w:rsidR="002A2A8E" w:rsidRPr="00440D86" w:rsidRDefault="002A2A8E" w:rsidP="002A2A8E">
      <w:pPr>
        <w:spacing w:after="0" w:line="240" w:lineRule="auto"/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  <w:t>………………………………………………….</w:t>
      </w:r>
    </w:p>
    <w:p w14:paraId="6111D5BD" w14:textId="77777777" w:rsidR="002A2A8E" w:rsidRPr="00440D86" w:rsidRDefault="002A2A8E" w:rsidP="002A2A8E">
      <w:pPr>
        <w:spacing w:after="0" w:line="240" w:lineRule="auto"/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  <w:t>………………………………………………….</w:t>
      </w:r>
    </w:p>
    <w:p w14:paraId="0441979E" w14:textId="77777777" w:rsidR="002A2A8E" w:rsidRPr="00440D86" w:rsidRDefault="002A2A8E" w:rsidP="002A2A8E">
      <w:pPr>
        <w:spacing w:after="0" w:line="240" w:lineRule="auto"/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  <w:t>……………………………………..…………..</w:t>
      </w:r>
    </w:p>
    <w:p w14:paraId="636247B6" w14:textId="77777777" w:rsidR="002A2A8E" w:rsidRPr="00440D86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440D86">
        <w:rPr>
          <w:rFonts w:ascii="Cambria" w:eastAsia="Arial" w:hAnsi="Cambria" w:cs="Arial"/>
          <w:i/>
          <w:iCs/>
          <w:kern w:val="0"/>
          <w:sz w:val="16"/>
          <w:szCs w:val="16"/>
          <w:lang w:eastAsia="pl-PL"/>
          <w14:ligatures w14:val="none"/>
        </w:rPr>
        <w:t>(pełna nazwa/firma)</w:t>
      </w:r>
    </w:p>
    <w:p w14:paraId="4C65FD9D" w14:textId="77777777" w:rsidR="002A2A8E" w:rsidRPr="00440D86" w:rsidRDefault="002A2A8E" w:rsidP="002A2A8E">
      <w:pPr>
        <w:spacing w:before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</w:p>
    <w:p w14:paraId="7FBF4A78" w14:textId="77777777" w:rsidR="002A2A8E" w:rsidRPr="00440D86" w:rsidRDefault="002A2A8E" w:rsidP="002A2A8E">
      <w:pPr>
        <w:spacing w:before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</w:p>
    <w:p w14:paraId="6898E703" w14:textId="77777777" w:rsidR="002A2A8E" w:rsidRPr="00440D86" w:rsidRDefault="002A2A8E" w:rsidP="002A2A8E">
      <w:pPr>
        <w:spacing w:before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>WYKAZ OSÓB</w:t>
      </w:r>
    </w:p>
    <w:p w14:paraId="4CE33D06" w14:textId="11A507D8" w:rsidR="002A2A8E" w:rsidRPr="00440D86" w:rsidRDefault="002A2A8E" w:rsidP="002A2A8E">
      <w:pPr>
        <w:spacing w:before="120"/>
        <w:jc w:val="center"/>
        <w:rPr>
          <w:rFonts w:ascii="Cambria" w:hAnsi="Cambria"/>
          <w:b/>
          <w:color w:val="000000" w:themeColor="text1"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>spełniających wymagania określone w rozdziale I</w:t>
      </w:r>
      <w:r w:rsidR="006F6E79">
        <w:rPr>
          <w:rFonts w:ascii="Cambria" w:hAnsi="Cambria"/>
          <w:b/>
          <w:kern w:val="0"/>
          <w:sz w:val="20"/>
          <w:szCs w:val="20"/>
          <w14:ligatures w14:val="none"/>
        </w:rPr>
        <w:t>X</w:t>
      </w: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 xml:space="preserve"> SWZ</w:t>
      </w:r>
    </w:p>
    <w:p w14:paraId="44A8EE57" w14:textId="77777777" w:rsidR="002A2A8E" w:rsidRPr="00440D86" w:rsidRDefault="002A2A8E" w:rsidP="002A2A8E">
      <w:pPr>
        <w:spacing w:after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</w:p>
    <w:p w14:paraId="1FCC4D4F" w14:textId="77777777" w:rsidR="002A2A8E" w:rsidRPr="00440D86" w:rsidRDefault="002A2A8E" w:rsidP="002A2A8E">
      <w:pPr>
        <w:spacing w:before="60" w:after="60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kern w:val="0"/>
          <w:sz w:val="20"/>
          <w:szCs w:val="20"/>
          <w14:ligatures w14:val="none"/>
        </w:rPr>
        <w:t xml:space="preserve">Składając ofertę w postępowaniu o udzielenie zamówienia </w:t>
      </w:r>
      <w:r w:rsidRPr="00440D86">
        <w:rPr>
          <w:rFonts w:ascii="Cambria" w:hAnsi="Cambria" w:cs="Arial"/>
          <w:kern w:val="0"/>
          <w:sz w:val="20"/>
          <w:szCs w:val="20"/>
          <w14:ligatures w14:val="none"/>
        </w:rPr>
        <w:t xml:space="preserve">prowadzonego w trybie przetargu nieograniczonego, zgodnie z postanowieniami „Regulaminu udzielania zamówień sektorowych współfinansowanych ze środków zewnętrznych” Lubańskiego Przedsiębiorstwa Wodociągów i Kanalizacji Sp. z o. o.,  </w:t>
      </w:r>
      <w:r w:rsidRPr="00440D86">
        <w:rPr>
          <w:rFonts w:ascii="Cambria" w:hAnsi="Cambria"/>
          <w:kern w:val="0"/>
          <w:sz w:val="20"/>
          <w:szCs w:val="20"/>
          <w14:ligatures w14:val="none"/>
        </w:rPr>
        <w:t xml:space="preserve">pn.: </w:t>
      </w:r>
    </w:p>
    <w:p w14:paraId="6DF5D23A" w14:textId="3CCB994C" w:rsidR="00661892" w:rsidRPr="00661892" w:rsidRDefault="00A95179" w:rsidP="002A2A8E">
      <w:pPr>
        <w:spacing w:line="276" w:lineRule="auto"/>
        <w:jc w:val="both"/>
        <w:rPr>
          <w:rFonts w:ascii="Cambria" w:hAnsi="Cambria"/>
          <w:b/>
          <w:bCs/>
          <w:kern w:val="0"/>
          <w:sz w:val="20"/>
          <w:szCs w:val="20"/>
          <w14:ligatures w14:val="none"/>
        </w:rPr>
      </w:pPr>
      <w:r w:rsidRPr="00A95179">
        <w:rPr>
          <w:rFonts w:ascii="Cambria" w:hAnsi="Cambria"/>
          <w:b/>
          <w:bCs/>
          <w:kern w:val="0"/>
          <w:sz w:val="20"/>
          <w:szCs w:val="20"/>
          <w14:ligatures w14:val="none"/>
        </w:rPr>
        <w:t xml:space="preserve">Modernizacja Stacji Uzdatniania Wody – Optymalizacja systemu </w:t>
      </w:r>
      <w:proofErr w:type="spellStart"/>
      <w:r w:rsidRPr="00A95179">
        <w:rPr>
          <w:rFonts w:ascii="Cambria" w:hAnsi="Cambria"/>
          <w:b/>
          <w:bCs/>
          <w:kern w:val="0"/>
          <w:sz w:val="20"/>
          <w:szCs w:val="20"/>
          <w14:ligatures w14:val="none"/>
        </w:rPr>
        <w:t>AKPiA</w:t>
      </w:r>
      <w:proofErr w:type="spellEnd"/>
      <w:r w:rsidRPr="00A95179">
        <w:rPr>
          <w:rFonts w:ascii="Cambria" w:hAnsi="Cambria"/>
          <w:b/>
          <w:bCs/>
          <w:kern w:val="0"/>
          <w:sz w:val="20"/>
          <w:szCs w:val="20"/>
          <w14:ligatures w14:val="none"/>
        </w:rPr>
        <w:t xml:space="preserve"> w Lubaniu, ulica Mickiewicza 1a</w:t>
      </w:r>
      <w:r>
        <w:rPr>
          <w:rFonts w:ascii="Cambria" w:hAnsi="Cambria"/>
          <w:b/>
          <w:bCs/>
          <w:kern w:val="0"/>
          <w:sz w:val="20"/>
          <w:szCs w:val="20"/>
          <w14:ligatures w14:val="none"/>
        </w:rPr>
        <w:t>.</w:t>
      </w:r>
    </w:p>
    <w:p w14:paraId="15B74A0E" w14:textId="6E7DDF8B" w:rsidR="002A2A8E" w:rsidRPr="00440D86" w:rsidRDefault="002A2A8E" w:rsidP="002A2A8E">
      <w:pPr>
        <w:spacing w:line="276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kern w:val="0"/>
          <w:sz w:val="20"/>
          <w:szCs w:val="20"/>
          <w14:ligatures w14:val="none"/>
        </w:rPr>
        <w:t>przedstawiamy poniżej</w:t>
      </w: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 xml:space="preserve"> </w:t>
      </w:r>
      <w:r w:rsidRPr="00440D86">
        <w:rPr>
          <w:rFonts w:ascii="Cambria" w:hAnsi="Cambria"/>
          <w:kern w:val="0"/>
          <w:sz w:val="20"/>
          <w:szCs w:val="20"/>
          <w14:ligatures w14:val="none"/>
        </w:rPr>
        <w:t>wykaz osób, które zostaną skierowane do realizacji zamówienia, w zakresie niezbędnym dla wykazania spełniania warunku udziału w postępowaniu dotyczącego zdolności technicznej lub zawodowej w zakresie dysponowania odpowiednim potencjałem kadrowym:</w:t>
      </w:r>
    </w:p>
    <w:tbl>
      <w:tblPr>
        <w:tblStyle w:val="Tabela-Siatka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02"/>
        <w:gridCol w:w="1701"/>
        <w:gridCol w:w="1701"/>
        <w:gridCol w:w="1984"/>
        <w:gridCol w:w="1478"/>
        <w:gridCol w:w="1574"/>
      </w:tblGrid>
      <w:tr w:rsidR="002A2A8E" w:rsidRPr="00440D86" w14:paraId="769C8A85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8DD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8E97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1B8F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Kwalifikacje zawodowe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1B96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Doświadczenie osoby niezbędne dla wykonania zamówienia</w:t>
            </w:r>
            <w:r w:rsidRPr="00440D86">
              <w:rPr>
                <w:rFonts w:ascii="Cambria" w:hAnsi="Cambria"/>
                <w:vertAlign w:val="superscript"/>
              </w:rPr>
              <w:t>1)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0CC8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Zakres wykonywanych czynności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C7B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Podstawa dysponowania osobą</w:t>
            </w:r>
          </w:p>
        </w:tc>
      </w:tr>
      <w:tr w:rsidR="002A2A8E" w:rsidRPr="00440D86" w14:paraId="0BB26F86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7B073A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D1201B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C94BCD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6DE6D1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3CC228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F15763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6</w:t>
            </w:r>
          </w:p>
        </w:tc>
      </w:tr>
      <w:tr w:rsidR="002A2A8E" w:rsidRPr="00440D86" w14:paraId="60BB9EC7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1336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CEA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EDE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CDE4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53D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4F5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2A2A8E" w:rsidRPr="00440D86" w14:paraId="4BFAD630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25D7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203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CD0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B97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0C80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2E0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2A2A8E" w:rsidRPr="00440D86" w14:paraId="48296ADC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CEF8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F0A2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7076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136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65B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6EC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77F54C91" w14:textId="77777777" w:rsidR="002A2A8E" w:rsidRPr="00440D86" w:rsidRDefault="002A2A8E" w:rsidP="002A2A8E">
      <w:pPr>
        <w:spacing w:line="360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</w:p>
    <w:p w14:paraId="18873DEE" w14:textId="77777777" w:rsidR="002A2A8E" w:rsidRPr="00440D86" w:rsidRDefault="002A2A8E" w:rsidP="002A2A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Cambria" w:hAnsi="Cambria"/>
          <w:i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i/>
          <w:kern w:val="0"/>
          <w:sz w:val="20"/>
          <w:szCs w:val="20"/>
          <w14:ligatures w14:val="none"/>
        </w:rPr>
        <w:t>Należy wskazać doświadczenie w pełnych latach;</w:t>
      </w:r>
    </w:p>
    <w:p w14:paraId="175F92A1" w14:textId="77777777" w:rsidR="002A2A8E" w:rsidRDefault="002A2A8E" w:rsidP="002A2A8E">
      <w:pPr>
        <w:spacing w:line="276" w:lineRule="auto"/>
        <w:jc w:val="both"/>
        <w:rPr>
          <w:rFonts w:ascii="Cambria" w:hAnsi="Cambria" w:cs="Arial"/>
          <w:kern w:val="0"/>
          <w:sz w:val="20"/>
          <w:szCs w:val="20"/>
          <w14:ligatures w14:val="none"/>
        </w:rPr>
      </w:pPr>
    </w:p>
    <w:p w14:paraId="4888E2AF" w14:textId="77777777" w:rsidR="002A2A8E" w:rsidRPr="00440D86" w:rsidRDefault="002A2A8E" w:rsidP="002A2A8E">
      <w:pPr>
        <w:spacing w:line="276" w:lineRule="auto"/>
        <w:jc w:val="both"/>
        <w:rPr>
          <w:rFonts w:ascii="Cambria" w:hAnsi="Cambria" w:cs="Arial"/>
          <w:kern w:val="0"/>
          <w:sz w:val="20"/>
          <w:szCs w:val="20"/>
          <w14:ligatures w14:val="none"/>
        </w:rPr>
      </w:pPr>
      <w:r w:rsidRPr="00440D86">
        <w:rPr>
          <w:rFonts w:ascii="Cambria" w:hAnsi="Cambria" w:cs="Arial"/>
          <w:kern w:val="0"/>
          <w:sz w:val="20"/>
          <w:szCs w:val="20"/>
          <w14:ligatures w14:val="none"/>
        </w:rPr>
        <w:lastRenderedPageBreak/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466D3641" w14:textId="77777777" w:rsidR="002A2A8E" w:rsidRPr="00440D86" w:rsidRDefault="002A2A8E" w:rsidP="002A2A8E">
      <w:pPr>
        <w:spacing w:line="360" w:lineRule="auto"/>
        <w:jc w:val="both"/>
        <w:rPr>
          <w:rFonts w:ascii="Cambria" w:hAnsi="Cambria" w:cs="Times New Roman"/>
          <w:kern w:val="0"/>
          <w:sz w:val="20"/>
          <w:szCs w:val="20"/>
          <w14:ligatures w14:val="none"/>
        </w:rPr>
      </w:pPr>
    </w:p>
    <w:p w14:paraId="66C73DEB" w14:textId="77777777" w:rsidR="002A2A8E" w:rsidRPr="00440D86" w:rsidRDefault="002A2A8E" w:rsidP="002A2A8E">
      <w:pPr>
        <w:spacing w:after="0" w:line="240" w:lineRule="auto"/>
        <w:jc w:val="both"/>
        <w:rPr>
          <w:rFonts w:ascii="Cambria" w:eastAsia="Arial" w:hAnsi="Cambria" w:cs="Arial"/>
          <w:i/>
          <w:kern w:val="0"/>
          <w:sz w:val="18"/>
          <w:szCs w:val="18"/>
          <w:lang w:eastAsia="pl-PL"/>
          <w14:ligatures w14:val="none"/>
        </w:rPr>
      </w:pPr>
    </w:p>
    <w:p w14:paraId="049F4634" w14:textId="77777777" w:rsidR="002A2A8E" w:rsidRPr="00440D86" w:rsidRDefault="002A2A8E" w:rsidP="002A2A8E">
      <w:pPr>
        <w:spacing w:after="0" w:line="240" w:lineRule="auto"/>
        <w:jc w:val="both"/>
        <w:rPr>
          <w:rFonts w:ascii="Cambria" w:eastAsia="Arial" w:hAnsi="Cambria" w:cs="Arial"/>
          <w:i/>
          <w:kern w:val="0"/>
          <w:sz w:val="18"/>
          <w:szCs w:val="18"/>
          <w:lang w:eastAsia="pl-PL"/>
          <w14:ligatures w14:val="none"/>
        </w:rPr>
      </w:pPr>
    </w:p>
    <w:p w14:paraId="6D54E698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right"/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>…………………........................................................................</w:t>
      </w:r>
    </w:p>
    <w:p w14:paraId="6D1F4DC7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kern w:val="0"/>
          <w:sz w:val="16"/>
          <w:szCs w:val="16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</w:t>
      </w: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ab/>
        <w:t>(</w:t>
      </w:r>
      <w:r w:rsidRPr="00440D86">
        <w:rPr>
          <w:rFonts w:ascii="Cambria" w:eastAsia="Arial" w:hAnsi="Cambria" w:cs="Arial"/>
          <w:kern w:val="0"/>
          <w:sz w:val="16"/>
          <w:szCs w:val="16"/>
          <w:lang w:eastAsia="pl-PL"/>
          <w14:ligatures w14:val="none"/>
        </w:rPr>
        <w:t>podpis, pieczęć)</w:t>
      </w:r>
    </w:p>
    <w:p w14:paraId="64F7AF2C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kern w:val="0"/>
          <w:sz w:val="16"/>
          <w:szCs w:val="16"/>
          <w:lang w:eastAsia="pl-PL"/>
          <w14:ligatures w14:val="none"/>
        </w:rPr>
      </w:pPr>
    </w:p>
    <w:p w14:paraId="0D0809C6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</w:pPr>
    </w:p>
    <w:p w14:paraId="086B9BCB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 Data: .....................................................................................</w:t>
      </w:r>
    </w:p>
    <w:p w14:paraId="23446A54" w14:textId="77777777" w:rsidR="002A2A8E" w:rsidRPr="00440D86" w:rsidRDefault="002A2A8E" w:rsidP="002A2A8E">
      <w:pPr>
        <w:spacing w:after="0" w:line="240" w:lineRule="auto"/>
        <w:jc w:val="both"/>
        <w:rPr>
          <w:rFonts w:ascii="Cambria" w:eastAsia="Arial" w:hAnsi="Cambria" w:cs="Arial"/>
          <w:i/>
          <w:kern w:val="0"/>
          <w:sz w:val="18"/>
          <w:szCs w:val="18"/>
          <w:lang w:eastAsia="pl-PL"/>
          <w14:ligatures w14:val="none"/>
        </w:rPr>
      </w:pPr>
    </w:p>
    <w:p w14:paraId="12AFD91B" w14:textId="77777777" w:rsidR="002A2A8E" w:rsidRPr="00440D86" w:rsidRDefault="002A2A8E" w:rsidP="002A2A8E"/>
    <w:p w14:paraId="1A76CB7A" w14:textId="753CB0D2" w:rsidR="00E94486" w:rsidRPr="002A2A8E" w:rsidRDefault="00E94486" w:rsidP="002A2A8E"/>
    <w:sectPr w:rsidR="00E94486" w:rsidRPr="002A2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2925" w14:textId="77777777" w:rsidR="00CA3999" w:rsidRDefault="00CA3999" w:rsidP="00E94486">
      <w:pPr>
        <w:spacing w:after="0" w:line="240" w:lineRule="auto"/>
      </w:pPr>
      <w:r>
        <w:separator/>
      </w:r>
    </w:p>
  </w:endnote>
  <w:endnote w:type="continuationSeparator" w:id="0">
    <w:p w14:paraId="1576745A" w14:textId="77777777" w:rsidR="00CA3999" w:rsidRDefault="00CA3999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6D16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6DFC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0E718178" w14:textId="77777777" w:rsidTr="00040A3B">
      <w:tc>
        <w:tcPr>
          <w:tcW w:w="3550" w:type="dxa"/>
        </w:tcPr>
        <w:p w14:paraId="0E9D4F6A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43FC5A84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43295EF5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252CB126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3E94D7F8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6F2E24C6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5845BE68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06A68D00" w14:textId="77777777" w:rsidR="003C7C4A" w:rsidRPr="002A2A8E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2A2A8E">
            <w:rPr>
              <w:sz w:val="18"/>
              <w:szCs w:val="18"/>
              <w:lang w:val="en-US"/>
            </w:rPr>
            <w:t>Tel. 75 </w:t>
          </w:r>
          <w:r w:rsidR="009A6D08" w:rsidRPr="002A2A8E">
            <w:rPr>
              <w:sz w:val="18"/>
              <w:szCs w:val="18"/>
              <w:lang w:val="en-US"/>
            </w:rPr>
            <w:t>721</w:t>
          </w:r>
          <w:r w:rsidRPr="002A2A8E">
            <w:rPr>
              <w:sz w:val="18"/>
              <w:szCs w:val="18"/>
              <w:lang w:val="en-US"/>
            </w:rPr>
            <w:t xml:space="preserve"> </w:t>
          </w:r>
          <w:r w:rsidR="009A6D08" w:rsidRPr="002A2A8E">
            <w:rPr>
              <w:sz w:val="18"/>
              <w:szCs w:val="18"/>
              <w:lang w:val="en-US"/>
            </w:rPr>
            <w:t>88</w:t>
          </w:r>
          <w:r w:rsidRPr="002A2A8E">
            <w:rPr>
              <w:sz w:val="18"/>
              <w:szCs w:val="18"/>
              <w:lang w:val="en-US"/>
            </w:rPr>
            <w:t xml:space="preserve"> </w:t>
          </w:r>
          <w:r w:rsidR="009A6D08" w:rsidRPr="002A2A8E">
            <w:rPr>
              <w:sz w:val="18"/>
              <w:szCs w:val="18"/>
              <w:lang w:val="en-US"/>
            </w:rPr>
            <w:t>11</w:t>
          </w:r>
        </w:p>
        <w:p w14:paraId="3E7BFE16" w14:textId="77777777" w:rsidR="003C7C4A" w:rsidRPr="002A2A8E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2A2A8E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2A2A8E">
            <w:rPr>
              <w:sz w:val="18"/>
              <w:szCs w:val="18"/>
              <w:lang w:val="en-US"/>
            </w:rPr>
            <w:t>c</w:t>
          </w:r>
          <w:r w:rsidR="00EC3C0E" w:rsidRPr="002A2A8E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2A2A8E">
            <w:rPr>
              <w:sz w:val="18"/>
              <w:szCs w:val="18"/>
              <w:lang w:val="en-US"/>
            </w:rPr>
            <w:t xml:space="preserve"> +48 600 428 836</w:t>
          </w:r>
        </w:p>
        <w:p w14:paraId="35CF579A" w14:textId="77777777" w:rsidR="00E30C7E" w:rsidRPr="002A2A8E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2A2A8E">
            <w:rPr>
              <w:sz w:val="18"/>
              <w:szCs w:val="18"/>
              <w:lang w:val="en-US"/>
            </w:rPr>
            <w:t xml:space="preserve">e-mail </w:t>
          </w:r>
          <w:hyperlink r:id="rId1" w:history="1">
            <w:r w:rsidRPr="002A2A8E">
              <w:rPr>
                <w:rStyle w:val="Hipercze"/>
                <w:sz w:val="18"/>
                <w:szCs w:val="18"/>
                <w:lang w:val="en-US"/>
              </w:rPr>
              <w:t>sekretariat@lpwik.pl</w:t>
            </w:r>
          </w:hyperlink>
        </w:p>
        <w:p w14:paraId="6E607EF7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2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06F3C9A3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518B2816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628DC4D5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73C50E58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69C4468B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29D33703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26F232E0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34968B79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33808A46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235A5B1C" wp14:editId="5C660B80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B68B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3BF11" w14:textId="77777777" w:rsidR="00CA3999" w:rsidRDefault="00CA3999" w:rsidP="00E94486">
      <w:pPr>
        <w:spacing w:after="0" w:line="240" w:lineRule="auto"/>
      </w:pPr>
      <w:r>
        <w:separator/>
      </w:r>
    </w:p>
  </w:footnote>
  <w:footnote w:type="continuationSeparator" w:id="0">
    <w:p w14:paraId="6F9C7137" w14:textId="77777777" w:rsidR="00CA3999" w:rsidRDefault="00CA3999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1984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1004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03D0E58" wp14:editId="615C0C8D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67722E7A" w14:textId="77777777" w:rsidTr="004A76E4">
      <w:tc>
        <w:tcPr>
          <w:tcW w:w="6520" w:type="dxa"/>
        </w:tcPr>
        <w:p w14:paraId="2FA51DC1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6C7346B5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1D6C868A" w14:textId="77777777" w:rsidR="001D52E2" w:rsidRDefault="001D52E2" w:rsidP="00E94486">
          <w:pPr>
            <w:pStyle w:val="Nagwek"/>
            <w:jc w:val="center"/>
          </w:pPr>
        </w:p>
      </w:tc>
    </w:tr>
  </w:tbl>
  <w:p w14:paraId="226DF010" w14:textId="77777777" w:rsidR="00E94486" w:rsidRDefault="00E94486">
    <w:pPr>
      <w:pStyle w:val="Nagwek"/>
    </w:pPr>
  </w:p>
  <w:p w14:paraId="6E9F654F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E3A2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12367"/>
    <w:multiLevelType w:val="hybridMultilevel"/>
    <w:tmpl w:val="DBC0DE06"/>
    <w:lvl w:ilvl="0" w:tplc="37948766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8516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8E"/>
    <w:rsid w:val="00040A3B"/>
    <w:rsid w:val="000A22D6"/>
    <w:rsid w:val="000D0459"/>
    <w:rsid w:val="00126008"/>
    <w:rsid w:val="0017287B"/>
    <w:rsid w:val="001D52E2"/>
    <w:rsid w:val="00235548"/>
    <w:rsid w:val="00274A5F"/>
    <w:rsid w:val="002A2A8E"/>
    <w:rsid w:val="003628F9"/>
    <w:rsid w:val="00373A92"/>
    <w:rsid w:val="003C7C4A"/>
    <w:rsid w:val="003E527C"/>
    <w:rsid w:val="0044065B"/>
    <w:rsid w:val="00490AFC"/>
    <w:rsid w:val="00494A11"/>
    <w:rsid w:val="004A76E4"/>
    <w:rsid w:val="004B1C64"/>
    <w:rsid w:val="004C5CAD"/>
    <w:rsid w:val="004D6323"/>
    <w:rsid w:val="00510AE1"/>
    <w:rsid w:val="005164B2"/>
    <w:rsid w:val="005A1370"/>
    <w:rsid w:val="00661892"/>
    <w:rsid w:val="006F6E79"/>
    <w:rsid w:val="00764B2A"/>
    <w:rsid w:val="007A5E52"/>
    <w:rsid w:val="007B3A7F"/>
    <w:rsid w:val="007C7B81"/>
    <w:rsid w:val="008A212A"/>
    <w:rsid w:val="009A6D08"/>
    <w:rsid w:val="00A100C4"/>
    <w:rsid w:val="00A95179"/>
    <w:rsid w:val="00AF4145"/>
    <w:rsid w:val="00B81929"/>
    <w:rsid w:val="00CA3999"/>
    <w:rsid w:val="00CE127E"/>
    <w:rsid w:val="00D25386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E59DD"/>
  <w15:chartTrackingRefBased/>
  <w15:docId w15:val="{BAFD72EA-4B0F-4356-9B98-B3EDA5D2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A2A8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lpwik.luban.pl" TargetMode="External"/><Relationship Id="rId1" Type="http://schemas.openxmlformats.org/officeDocument/2006/relationships/hyperlink" Target="mailto:sekretariat@lpwik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1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2024-01-19T07:52:00Z</cp:lastPrinted>
  <dcterms:created xsi:type="dcterms:W3CDTF">2026-04-02T11:55:00Z</dcterms:created>
  <dcterms:modified xsi:type="dcterms:W3CDTF">2026-04-02T11:55:00Z</dcterms:modified>
</cp:coreProperties>
</file>